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R4-1</w:t>
      </w:r>
      <w:r w:rsidR="00164F69">
        <w:rPr>
          <w:b/>
          <w:i/>
          <w:noProof/>
          <w:sz w:val="28"/>
        </w:rPr>
        <w:t>9</w:t>
      </w:r>
      <w:r w:rsidR="00C57DF3">
        <w:rPr>
          <w:b/>
          <w:i/>
          <w:noProof/>
          <w:sz w:val="28"/>
        </w:rPr>
        <w:t>01900</w:t>
      </w:r>
    </w:p>
    <w:p w:rsidR="001E41F3" w:rsidRDefault="005052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5052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50528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5221D3">
              <w:rPr>
                <w:noProof/>
              </w:rPr>
              <w:t>MTTD and MRTD requirements in inter-band sync EN-DC</w:t>
            </w:r>
            <w:r w:rsidR="001C2E1B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5221D3">
              <w:rPr>
                <w:lang w:val="en-US"/>
              </w:rPr>
              <w:t>7.5.2, 7.6.2</w:t>
            </w:r>
            <w:r w:rsidR="00214762"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7C0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A7C01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To </w:t>
            </w:r>
            <w:r w:rsidR="008E130E">
              <w:rPr>
                <w:noProof/>
              </w:rPr>
              <w:t>remove</w:t>
            </w:r>
            <w:r w:rsidR="008E130E" w:rsidRPr="006F22A9">
              <w:rPr>
                <w:noProof/>
              </w:rPr>
              <w:t xml:space="preserve"> </w:t>
            </w:r>
            <w:r w:rsidR="005221D3">
              <w:rPr>
                <w:noProof/>
              </w:rPr>
              <w:t>MTTD and MRTD requirements in inter-band sync 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</w:t>
            </w:r>
            <w:r w:rsidRPr="006F22A9">
              <w:rPr>
                <w:noProof/>
              </w:rPr>
              <w:t xml:space="preserve"> </w:t>
            </w:r>
            <w:r w:rsidR="006F22A9" w:rsidRPr="006F22A9">
              <w:rPr>
                <w:noProof/>
              </w:rPr>
              <w:t>the</w:t>
            </w:r>
            <w:r w:rsidR="005221D3">
              <w:rPr>
                <w:noProof/>
              </w:rPr>
              <w:t xml:space="preserve"> MTTD and MRTD</w:t>
            </w:r>
            <w:r w:rsidR="006F22A9" w:rsidRPr="006F22A9">
              <w:rPr>
                <w:noProof/>
              </w:rPr>
              <w:t xml:space="preserve"> requirement</w:t>
            </w:r>
            <w:r w:rsidR="005221D3">
              <w:rPr>
                <w:noProof/>
              </w:rPr>
              <w:t>s in inter-band sync 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Requirements for </w:t>
            </w:r>
            <w:r w:rsidR="005221D3">
              <w:rPr>
                <w:noProof/>
              </w:rPr>
              <w:t xml:space="preserve">MTTD and MRTD in inter-band sync EN-DC </w:t>
            </w:r>
            <w:r w:rsidRPr="006F22A9">
              <w:rPr>
                <w:noProof/>
              </w:rPr>
              <w:t>is still open.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7.5.2, 7.6.2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E94DD1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:rsidR="005221D3" w:rsidRPr="005221D3" w:rsidRDefault="005221D3" w:rsidP="005221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2" w:name="_Toc535475943"/>
      <w:r w:rsidRPr="005221D3">
        <w:rPr>
          <w:rFonts w:ascii="Arial" w:eastAsia="宋体" w:hAnsi="Arial"/>
          <w:sz w:val="28"/>
          <w:lang w:eastAsia="ko-KR"/>
        </w:rPr>
        <w:t>7.5.2</w:t>
      </w:r>
      <w:r w:rsidRPr="005221D3">
        <w:rPr>
          <w:rFonts w:ascii="Arial" w:eastAsia="宋体" w:hAnsi="Arial"/>
          <w:sz w:val="28"/>
          <w:lang w:eastAsia="ko-KR"/>
        </w:rPr>
        <w:tab/>
        <w:t xml:space="preserve">Minimum Requirements for </w:t>
      </w:r>
      <w:r w:rsidRPr="005221D3">
        <w:rPr>
          <w:rFonts w:ascii="Arial" w:eastAsia="宋体" w:hAnsi="Arial"/>
          <w:sz w:val="28"/>
        </w:rPr>
        <w:t>inter-band EN-DC</w:t>
      </w:r>
      <w:bookmarkEnd w:id="2"/>
    </w:p>
    <w:p w:rsidR="005221D3" w:rsidRPr="005221D3" w:rsidRDefault="005221D3" w:rsidP="005221D3">
      <w:pPr>
        <w:rPr>
          <w:rFonts w:eastAsia="宋体" w:cs="v4.2.0"/>
          <w:lang w:eastAsia="zh-CN"/>
        </w:rPr>
      </w:pPr>
      <w:r w:rsidRPr="005221D3">
        <w:rPr>
          <w:rFonts w:eastAsia="Malgun Gothic" w:cs="v4.2.0"/>
        </w:rPr>
        <w:t>The</w:t>
      </w:r>
      <w:r w:rsidRPr="005221D3">
        <w:rPr>
          <w:rFonts w:eastAsia="宋体" w:cs="v4.2.0"/>
        </w:rPr>
        <w:t xml:space="preserve"> UE shall </w:t>
      </w:r>
      <w:proofErr w:type="gramStart"/>
      <w:r w:rsidRPr="005221D3">
        <w:rPr>
          <w:rFonts w:eastAsia="宋体" w:cs="v4.2.0"/>
        </w:rPr>
        <w:t>be capable of handling</w:t>
      </w:r>
      <w:proofErr w:type="gramEnd"/>
      <w:r w:rsidRPr="005221D3">
        <w:rPr>
          <w:rFonts w:eastAsia="宋体" w:cs="v4.2.0"/>
        </w:rPr>
        <w:t xml:space="preserve"> a maximum uplink transmission timing difference between E-UTRA </w:t>
      </w:r>
      <w:proofErr w:type="spellStart"/>
      <w:r w:rsidRPr="005221D3">
        <w:rPr>
          <w:rFonts w:eastAsia="宋体" w:cs="v4.2.0"/>
        </w:rPr>
        <w:t>PCell</w:t>
      </w:r>
      <w:proofErr w:type="spellEnd"/>
      <w:r w:rsidRPr="005221D3">
        <w:rPr>
          <w:rFonts w:eastAsia="宋体" w:cs="v4.2.0"/>
        </w:rPr>
        <w:t xml:space="preserve"> and </w:t>
      </w:r>
      <w:proofErr w:type="spellStart"/>
      <w:r w:rsidRPr="005221D3">
        <w:rPr>
          <w:rFonts w:eastAsia="宋体" w:cs="v4.2.0"/>
        </w:rPr>
        <w:t>PSCell</w:t>
      </w:r>
      <w:proofErr w:type="spellEnd"/>
      <w:r w:rsidRPr="005221D3">
        <w:rPr>
          <w:rFonts w:eastAsia="宋体" w:cs="v4.2.0"/>
        </w:rPr>
        <w:t xml:space="preserve"> as shown in Table 7.5.2-1.</w:t>
      </w:r>
    </w:p>
    <w:p w:rsidR="005221D3" w:rsidRPr="005221D3" w:rsidRDefault="005221D3" w:rsidP="005221D3">
      <w:pPr>
        <w:keepNext/>
        <w:keepLines/>
        <w:spacing w:before="60"/>
        <w:jc w:val="center"/>
        <w:rPr>
          <w:rFonts w:ascii="Arial" w:hAnsi="Arial"/>
          <w:b/>
          <w:snapToGrid w:val="0"/>
          <w:lang w:val="fr-FR"/>
        </w:rPr>
      </w:pPr>
      <w:r w:rsidRPr="005221D3">
        <w:rPr>
          <w:rFonts w:ascii="Arial" w:hAnsi="Arial" w:cs="Arial"/>
          <w:b/>
          <w:snapToGrid w:val="0"/>
          <w:lang w:val="fr-FR"/>
        </w:rPr>
        <w:t xml:space="preserve">Table 7.5.2-1 Maximum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uplink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transmission timing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difference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requirement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for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asynchronous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</w:t>
      </w:r>
      <w:r w:rsidRPr="005221D3">
        <w:rPr>
          <w:rFonts w:ascii="Arial" w:hAnsi="Arial" w:cs="Arial"/>
          <w:b/>
          <w:snapToGrid w:val="0"/>
          <w:lang w:val="fr-FR"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Sub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in E-UTRA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PCell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UL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Sub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for data in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PSCell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Maximum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uplink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transmission timing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difference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(µs)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500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250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125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120</w:t>
            </w:r>
            <w:r w:rsidRPr="005221D3">
              <w:rPr>
                <w:rFonts w:ascii="Arial" w:hAnsi="Arial" w:cs="Arial"/>
                <w:sz w:val="18"/>
                <w:vertAlign w:val="superscript"/>
                <w:lang w:val="fr-FR"/>
              </w:rPr>
              <w:t>Note1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62.5</w:t>
            </w:r>
          </w:p>
        </w:tc>
      </w:tr>
      <w:tr w:rsidR="005221D3" w:rsidRPr="005221D3" w:rsidTr="005221D3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5221D3">
              <w:rPr>
                <w:rFonts w:ascii="Arial" w:hAnsi="Arial" w:cs="Arial"/>
                <w:sz w:val="18"/>
                <w:lang w:val="fr-FR" w:eastAsia="ja-JP"/>
              </w:rPr>
              <w:t>NOTE</w:t>
            </w:r>
            <w:r w:rsidRPr="005221D3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gramStart"/>
            <w:r w:rsidRPr="005221D3">
              <w:rPr>
                <w:rFonts w:ascii="Arial" w:hAnsi="Arial" w:cs="Arial"/>
                <w:sz w:val="18"/>
                <w:lang w:val="fr-FR" w:eastAsia="ja-JP"/>
              </w:rPr>
              <w:t>1:</w:t>
            </w:r>
            <w:proofErr w:type="gramEnd"/>
            <w:r w:rsidRPr="005221D3">
              <w:rPr>
                <w:rFonts w:ascii="Arial" w:hAnsi="Arial" w:cs="Arial"/>
                <w:sz w:val="18"/>
                <w:lang w:val="fr-FR" w:eastAsia="ko-KR"/>
              </w:rPr>
              <w:tab/>
            </w:r>
            <w:r w:rsidRPr="005221D3">
              <w:rPr>
                <w:rFonts w:ascii="Arial" w:hAnsi="Arial" w:cs="Arial"/>
                <w:sz w:val="18"/>
                <w:lang w:val="fr-FR"/>
              </w:rPr>
              <w:t>F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or 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E-UTRA </w:t>
            </w:r>
            <w:r w:rsidRPr="005221D3">
              <w:rPr>
                <w:rFonts w:ascii="Arial" w:hAnsi="Arial" w:cs="Arial"/>
                <w:sz w:val="18"/>
                <w:lang w:val="fr-FR"/>
              </w:rPr>
              <w:t>FDD-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NR </w:t>
            </w:r>
            <w:r w:rsidRPr="005221D3">
              <w:rPr>
                <w:rFonts w:ascii="Arial" w:hAnsi="Arial" w:cs="Arial"/>
                <w:sz w:val="18"/>
                <w:lang w:val="fr-FR"/>
              </w:rPr>
              <w:t>FDD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and E-UTRA T</w:t>
            </w:r>
            <w:r w:rsidRPr="005221D3">
              <w:rPr>
                <w:rFonts w:ascii="Arial" w:hAnsi="Arial" w:cs="Arial"/>
                <w:sz w:val="18"/>
                <w:lang w:val="fr-FR"/>
              </w:rPr>
              <w:t>DD-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>NR T</w:t>
            </w:r>
            <w:r w:rsidRPr="005221D3">
              <w:rPr>
                <w:rFonts w:ascii="Arial" w:hAnsi="Arial" w:cs="Arial"/>
                <w:sz w:val="18"/>
                <w:lang w:val="fr-FR"/>
              </w:rPr>
              <w:t>DD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 intra-band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EN-DC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, 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for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requirement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defined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in Section 7.5.3 and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Table 7.5.2-1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also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applicable, the scenario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120kHz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PSCell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does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not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exist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ja-JP"/>
              </w:rPr>
              <w:t>.</w:t>
            </w:r>
          </w:p>
        </w:tc>
      </w:tr>
    </w:tbl>
    <w:p w:rsidR="005221D3" w:rsidRPr="005221D3" w:rsidRDefault="005221D3" w:rsidP="005221D3">
      <w:pPr>
        <w:rPr>
          <w:rFonts w:eastAsia="Malgun Gothic" w:cs="v4.2.0"/>
        </w:rPr>
      </w:pPr>
    </w:p>
    <w:p w:rsidR="005221D3" w:rsidRPr="005221D3" w:rsidDel="00A80580" w:rsidRDefault="005221D3" w:rsidP="005221D3">
      <w:pPr>
        <w:rPr>
          <w:del w:id="3" w:author="Chen, Delia (NSB - CN/Hangzhou)" w:date="2019-02-16T01:44:00Z"/>
          <w:rFonts w:eastAsia="宋体" w:cs="v4.2.0"/>
          <w:lang w:eastAsia="zh-CN"/>
        </w:rPr>
      </w:pPr>
      <w:bookmarkStart w:id="4" w:name="_GoBack"/>
      <w:del w:id="5" w:author="Chen, Delia (NSB - CN/Hangzhou)" w:date="2019-02-16T01:44:00Z">
        <w:r w:rsidRPr="005221D3" w:rsidDel="00A80580">
          <w:rPr>
            <w:rFonts w:eastAsia="宋体" w:cs="v4.2.0"/>
            <w:lang w:eastAsia="zh-CN"/>
          </w:rPr>
          <w:delText>T</w:delText>
        </w:r>
        <w:r w:rsidRPr="005221D3" w:rsidDel="00A80580">
          <w:rPr>
            <w:rFonts w:eastAsia="宋体" w:cs="v4.2.0"/>
          </w:rPr>
          <w:delText>he UE shall be capable of handling a maximum uplink transmission timing difference between E-UTRA PCell and PSCell as shown in Table 7.5.2-</w:delText>
        </w:r>
        <w:r w:rsidRPr="005221D3" w:rsidDel="00A80580">
          <w:rPr>
            <w:rFonts w:eastAsia="宋体" w:cs="v4.2.0"/>
            <w:lang w:eastAsia="zh-CN"/>
          </w:rPr>
          <w:delText>2</w:delText>
        </w:r>
        <w:r w:rsidRPr="005221D3" w:rsidDel="00A80580">
          <w:rPr>
            <w:rFonts w:eastAsia="宋体" w:cs="v4.2.0"/>
          </w:rPr>
          <w:delText xml:space="preserve">. </w:delText>
        </w:r>
        <w:r w:rsidRPr="005221D3" w:rsidDel="00A80580">
          <w:rPr>
            <w:rFonts w:eastAsia="宋体"/>
          </w:rPr>
          <w:delText xml:space="preserve">The requirements for synchronous </w:delText>
        </w:r>
        <w:r w:rsidRPr="005221D3" w:rsidDel="00A80580">
          <w:rPr>
            <w:rFonts w:eastAsia="宋体"/>
            <w:lang w:eastAsia="zh-CN"/>
          </w:rPr>
          <w:delText>EN-DC</w:delText>
        </w:r>
        <w:r w:rsidRPr="005221D3" w:rsidDel="00A80580">
          <w:rPr>
            <w:rFonts w:eastAsia="宋体"/>
          </w:rPr>
          <w:delText xml:space="preserve"> are applicable for </w:delText>
        </w:r>
        <w:r w:rsidRPr="005221D3" w:rsidDel="00A80580">
          <w:rPr>
            <w:rFonts w:eastAsia="宋体"/>
            <w:lang w:eastAsia="zh-CN"/>
          </w:rPr>
          <w:delText xml:space="preserve">E-UTRA </w:delText>
        </w:r>
        <w:r w:rsidRPr="005221D3" w:rsidDel="00A80580">
          <w:rPr>
            <w:rFonts w:eastAsia="宋体"/>
          </w:rPr>
          <w:delText>TDD-</w:delText>
        </w:r>
        <w:r w:rsidRPr="005221D3" w:rsidDel="00A80580">
          <w:rPr>
            <w:rFonts w:eastAsia="宋体"/>
            <w:lang w:eastAsia="zh-CN"/>
          </w:rPr>
          <w:delText xml:space="preserve">NR </w:delText>
        </w:r>
        <w:r w:rsidRPr="005221D3" w:rsidDel="00A80580">
          <w:rPr>
            <w:rFonts w:eastAsia="宋体"/>
          </w:rPr>
          <w:delText>TDD</w:delText>
        </w:r>
        <w:r w:rsidRPr="005221D3" w:rsidDel="00A80580">
          <w:rPr>
            <w:rFonts w:eastAsia="宋体"/>
            <w:lang w:eastAsia="zh-CN"/>
          </w:rPr>
          <w:delText xml:space="preserve">, E-UTRA FDD-NR FDD, E-UTRA </w:delText>
        </w:r>
        <w:r w:rsidRPr="005221D3" w:rsidDel="00A80580">
          <w:rPr>
            <w:rFonts w:eastAsia="宋体"/>
          </w:rPr>
          <w:delText>TDD-</w:delText>
        </w:r>
        <w:r w:rsidRPr="005221D3" w:rsidDel="00A80580">
          <w:rPr>
            <w:rFonts w:eastAsia="宋体"/>
            <w:lang w:eastAsia="zh-CN"/>
          </w:rPr>
          <w:delText>NR F</w:delText>
        </w:r>
        <w:r w:rsidRPr="005221D3" w:rsidDel="00A80580">
          <w:rPr>
            <w:rFonts w:eastAsia="宋体"/>
          </w:rPr>
          <w:delText>DD</w:delText>
        </w:r>
        <w:r w:rsidRPr="005221D3" w:rsidDel="00A80580">
          <w:rPr>
            <w:rFonts w:eastAsia="宋体"/>
            <w:lang w:eastAsia="zh-CN"/>
          </w:rPr>
          <w:delText xml:space="preserve"> </w:delText>
        </w:r>
        <w:r w:rsidRPr="005221D3" w:rsidDel="00A80580">
          <w:rPr>
            <w:rFonts w:eastAsia="宋体"/>
          </w:rPr>
          <w:delText xml:space="preserve">and </w:delText>
        </w:r>
        <w:r w:rsidRPr="005221D3" w:rsidDel="00A80580">
          <w:rPr>
            <w:rFonts w:eastAsia="宋体"/>
            <w:lang w:eastAsia="zh-CN"/>
          </w:rPr>
          <w:delText>E-UTRA F</w:delText>
        </w:r>
        <w:r w:rsidRPr="005221D3" w:rsidDel="00A80580">
          <w:rPr>
            <w:rFonts w:eastAsia="宋体"/>
          </w:rPr>
          <w:delText>DD-</w:delText>
        </w:r>
        <w:r w:rsidRPr="005221D3" w:rsidDel="00A80580">
          <w:rPr>
            <w:rFonts w:eastAsia="宋体"/>
            <w:lang w:eastAsia="zh-CN"/>
          </w:rPr>
          <w:delText>NR T</w:delText>
        </w:r>
        <w:r w:rsidRPr="005221D3" w:rsidDel="00A80580">
          <w:rPr>
            <w:rFonts w:eastAsia="宋体"/>
          </w:rPr>
          <w:delText xml:space="preserve">DD inter-band </w:delText>
        </w:r>
        <w:r w:rsidRPr="005221D3" w:rsidDel="00A80580">
          <w:rPr>
            <w:rFonts w:eastAsia="宋体"/>
            <w:lang w:eastAsia="zh-CN"/>
          </w:rPr>
          <w:delText>EN-DC</w:delText>
        </w:r>
        <w:r w:rsidRPr="005221D3" w:rsidDel="00A80580">
          <w:rPr>
            <w:rFonts w:eastAsia="宋体"/>
          </w:rPr>
          <w:delText>.</w:delText>
        </w:r>
      </w:del>
    </w:p>
    <w:p w:rsidR="005221D3" w:rsidRPr="005221D3" w:rsidDel="00A80580" w:rsidRDefault="005221D3" w:rsidP="005221D3">
      <w:pPr>
        <w:keepNext/>
        <w:keepLines/>
        <w:spacing w:before="60"/>
        <w:jc w:val="center"/>
        <w:rPr>
          <w:del w:id="6" w:author="Chen, Delia (NSB - CN/Hangzhou)" w:date="2019-02-16T01:44:00Z"/>
          <w:rFonts w:ascii="Arial" w:hAnsi="Arial"/>
          <w:b/>
          <w:snapToGrid w:val="0"/>
          <w:lang w:val="fr-FR"/>
        </w:rPr>
      </w:pPr>
      <w:del w:id="7" w:author="Chen, Delia (NSB - CN/Hangzhou)" w:date="2019-02-16T01:44:00Z">
        <w:r w:rsidRPr="005221D3" w:rsidDel="00A80580">
          <w:rPr>
            <w:rFonts w:ascii="Arial" w:hAnsi="Arial" w:cs="Arial"/>
            <w:b/>
            <w:snapToGrid w:val="0"/>
            <w:lang w:val="fr-FR"/>
          </w:rPr>
          <w:delText>Table 7.5.2-2 Maximum uplink transmission timing difference requirement for</w:delText>
        </w:r>
        <w:r w:rsidRPr="005221D3" w:rsidDel="00A80580">
          <w:rPr>
            <w:rFonts w:ascii="Arial" w:hAnsi="Arial" w:cs="Arial"/>
            <w:b/>
            <w:snapToGrid w:val="0"/>
            <w:lang w:val="fr-FR" w:eastAsia="zh-CN"/>
          </w:rPr>
          <w:delText xml:space="preserve"> inter-band</w:delText>
        </w:r>
        <w:r w:rsidRPr="005221D3" w:rsidDel="00A80580">
          <w:rPr>
            <w:rFonts w:ascii="Arial" w:hAnsi="Arial" w:cs="Arial"/>
            <w:b/>
            <w:snapToGrid w:val="0"/>
            <w:lang w:val="fr-FR"/>
          </w:rPr>
          <w:delText xml:space="preserve"> synchronous </w:delText>
        </w:r>
        <w:r w:rsidRPr="005221D3" w:rsidDel="00A80580">
          <w:rPr>
            <w:rFonts w:ascii="Arial" w:hAnsi="Arial" w:cs="Arial"/>
            <w:b/>
            <w:snapToGrid w:val="0"/>
            <w:lang w:val="fr-FR" w:eastAsia="zh-CN"/>
          </w:rPr>
          <w:delText>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5221D3" w:rsidRPr="005221D3" w:rsidDel="00A80580" w:rsidTr="005221D3">
        <w:trPr>
          <w:del w:id="8" w:author="Chen, Delia (NSB - CN/Hangzhou)" w:date="2019-02-16T01:44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9" w:author="Chen, Delia (NSB - CN/Hangzhou)" w:date="2019-02-16T01:44:00Z"/>
                <w:rFonts w:ascii="Arial" w:hAnsi="Arial" w:cs="Arial"/>
                <w:b/>
                <w:sz w:val="18"/>
                <w:lang w:val="fr-FR"/>
              </w:rPr>
            </w:pPr>
            <w:del w:id="10" w:author="Chen, Delia (NSB - CN/Hangzhou)" w:date="2019-02-16T01:44:00Z">
              <w:r w:rsidRPr="005221D3" w:rsidDel="00A80580">
                <w:rPr>
                  <w:rFonts w:ascii="Arial" w:hAnsi="Arial" w:cs="Arial"/>
                  <w:b/>
                  <w:sz w:val="18"/>
                  <w:lang w:val="fr-FR"/>
                </w:rPr>
                <w:delText>Sub-carrier spacing in E-UTRA PCell (kHz)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11" w:author="Chen, Delia (NSB - CN/Hangzhou)" w:date="2019-02-16T01:44:00Z"/>
                <w:rFonts w:ascii="Arial" w:hAnsi="Arial" w:cs="Arial"/>
                <w:b/>
                <w:sz w:val="18"/>
                <w:lang w:val="fr-FR"/>
              </w:rPr>
            </w:pPr>
            <w:del w:id="12" w:author="Chen, Delia (NSB - CN/Hangzhou)" w:date="2019-02-16T01:44:00Z">
              <w:r w:rsidRPr="005221D3" w:rsidDel="00A80580">
                <w:rPr>
                  <w:rFonts w:ascii="Arial" w:hAnsi="Arial" w:cs="Arial"/>
                  <w:b/>
                  <w:sz w:val="18"/>
                  <w:lang w:val="fr-FR"/>
                </w:rPr>
                <w:delText>UL Sub-carrier spacing for data in PSCell (kHz)</w:delText>
              </w:r>
            </w:del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13" w:author="Chen, Delia (NSB - CN/Hangzhou)" w:date="2019-02-16T01:44:00Z"/>
                <w:rFonts w:ascii="Arial" w:hAnsi="Arial" w:cs="Arial"/>
                <w:b/>
                <w:sz w:val="18"/>
                <w:lang w:val="fr-FR"/>
              </w:rPr>
            </w:pPr>
            <w:del w:id="14" w:author="Chen, Delia (NSB - CN/Hangzhou)" w:date="2019-02-16T01:44:00Z">
              <w:r w:rsidRPr="005221D3" w:rsidDel="00A80580">
                <w:rPr>
                  <w:rFonts w:ascii="Arial" w:hAnsi="Arial" w:cs="Arial"/>
                  <w:b/>
                  <w:sz w:val="18"/>
                  <w:lang w:val="fr-FR"/>
                </w:rPr>
                <w:delText>Maximum uplink transmission timing difference (µs)</w:delText>
              </w:r>
            </w:del>
          </w:p>
        </w:tc>
      </w:tr>
      <w:tr w:rsidR="005221D3" w:rsidRPr="005221D3" w:rsidDel="00A80580" w:rsidTr="005221D3">
        <w:trPr>
          <w:del w:id="15" w:author="Chen, Delia (NSB - CN/Hangzhou)" w:date="2019-02-16T01:44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16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17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18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19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20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21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 w:eastAsia="zh-CN"/>
                </w:rPr>
                <w:delText>35.21</w:delText>
              </w:r>
            </w:del>
          </w:p>
        </w:tc>
      </w:tr>
      <w:tr w:rsidR="005221D3" w:rsidRPr="005221D3" w:rsidDel="00A80580" w:rsidTr="005221D3">
        <w:trPr>
          <w:del w:id="22" w:author="Chen, Delia (NSB - CN/Hangzhou)" w:date="2019-02-16T01:44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23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24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25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26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30</w:delText>
              </w:r>
            </w:del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27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28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 w:eastAsia="zh-CN"/>
                </w:rPr>
                <w:delText>35.21</w:delText>
              </w:r>
            </w:del>
          </w:p>
        </w:tc>
      </w:tr>
      <w:tr w:rsidR="005221D3" w:rsidRPr="005221D3" w:rsidDel="00A80580" w:rsidTr="005221D3">
        <w:trPr>
          <w:del w:id="29" w:author="Chen, Delia (NSB - CN/Hangzhou)" w:date="2019-02-16T01:44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30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31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32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33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60</w:delText>
              </w:r>
            </w:del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34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35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 w:eastAsia="zh-CN"/>
                </w:rPr>
                <w:delText>35.21</w:delText>
              </w:r>
            </w:del>
          </w:p>
        </w:tc>
      </w:tr>
      <w:tr w:rsidR="005221D3" w:rsidRPr="005221D3" w:rsidDel="00A80580" w:rsidTr="005221D3">
        <w:trPr>
          <w:del w:id="36" w:author="Chen, Delia (NSB - CN/Hangzhou)" w:date="2019-02-16T01:44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37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38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39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40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/>
                </w:rPr>
                <w:delText>120</w:delText>
              </w:r>
            </w:del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jc w:val="center"/>
              <w:rPr>
                <w:del w:id="41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42" w:author="Chen, Delia (NSB - CN/Hangzhou)" w:date="2019-02-16T01:44:00Z">
              <w:r w:rsidRPr="005221D3" w:rsidDel="00A80580">
                <w:rPr>
                  <w:rFonts w:ascii="Arial" w:hAnsi="Arial" w:cs="Arial"/>
                  <w:sz w:val="18"/>
                  <w:lang w:val="fr-FR" w:eastAsia="zh-CN"/>
                </w:rPr>
                <w:delText>35.21</w:delText>
              </w:r>
            </w:del>
          </w:p>
        </w:tc>
      </w:tr>
      <w:tr w:rsidR="005221D3" w:rsidRPr="005221D3" w:rsidDel="00A80580" w:rsidTr="005221D3">
        <w:trPr>
          <w:del w:id="43" w:author="Chen, Delia (NSB - CN/Hangzhou)" w:date="2019-02-16T01:44:00Z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A80580" w:rsidRDefault="005221D3" w:rsidP="005221D3">
            <w:pPr>
              <w:keepNext/>
              <w:keepLines/>
              <w:spacing w:after="0"/>
              <w:ind w:left="851" w:hanging="851"/>
              <w:rPr>
                <w:del w:id="44" w:author="Chen, Delia (NSB - CN/Hangzhou)" w:date="2019-02-16T01:44:00Z"/>
                <w:rFonts w:ascii="Arial" w:hAnsi="Arial" w:cs="Arial"/>
                <w:sz w:val="18"/>
                <w:lang w:val="fr-FR" w:eastAsia="zh-CN"/>
              </w:rPr>
            </w:pPr>
            <w:del w:id="45" w:author="Chen, Delia (NSB - CN/Hangzhou)" w:date="2019-02-16T01:44:00Z">
              <w:r w:rsidRPr="005221D3" w:rsidDel="00A80580">
                <w:rPr>
                  <w:rFonts w:ascii="Arial" w:eastAsia="Batang" w:hAnsi="Arial" w:cs="Arial"/>
                  <w:sz w:val="18"/>
                  <w:lang w:val="fr-FR" w:eastAsia="ja-JP"/>
                </w:rPr>
                <w:delText>NOTE 1:</w:delText>
              </w:r>
              <w:r w:rsidRPr="005221D3" w:rsidDel="00A80580">
                <w:rPr>
                  <w:rFonts w:ascii="Arial" w:hAnsi="Arial" w:cs="Arial"/>
                  <w:sz w:val="18"/>
                  <w:lang w:val="fr-FR" w:eastAsia="ko-KR"/>
                </w:rPr>
                <w:tab/>
                <w:delText>Void</w:delText>
              </w:r>
            </w:del>
          </w:p>
        </w:tc>
      </w:tr>
    </w:tbl>
    <w:p w:rsidR="005221D3" w:rsidRPr="005221D3" w:rsidDel="00A80580" w:rsidRDefault="005221D3" w:rsidP="005221D3">
      <w:pPr>
        <w:rPr>
          <w:del w:id="46" w:author="Chen, Delia (NSB - CN/Hangzhou)" w:date="2019-02-16T01:44:00Z"/>
          <w:rFonts w:eastAsia="宋体"/>
          <w:lang w:eastAsia="zh-CN"/>
        </w:rPr>
      </w:pPr>
    </w:p>
    <w:p w:rsidR="005221D3" w:rsidRPr="005221D3" w:rsidRDefault="005221D3" w:rsidP="005221D3">
      <w:pPr>
        <w:rPr>
          <w:rFonts w:eastAsia="宋体"/>
          <w:i/>
          <w:lang w:eastAsia="zh-CN"/>
        </w:rPr>
      </w:pPr>
      <w:del w:id="47" w:author="Chen, Delia (NSB - CN/Hangzhou)" w:date="2019-02-16T01:44:00Z">
        <w:r w:rsidRPr="005221D3" w:rsidDel="00A80580">
          <w:rPr>
            <w:rFonts w:eastAsia="宋体"/>
            <w:i/>
            <w:lang w:eastAsia="zh-CN"/>
          </w:rPr>
          <w:delText>Editor Note: It is FFS the necessity of inter-band EN-DC synchronous requirement for MTTD.</w:delText>
        </w:r>
      </w:del>
      <w:bookmarkEnd w:id="4"/>
    </w:p>
    <w:p w:rsidR="006B594B" w:rsidRDefault="006B594B">
      <w:pPr>
        <w:rPr>
          <w:noProof/>
        </w:rPr>
      </w:pPr>
    </w:p>
    <w:p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6B594B" w:rsidRDefault="006B594B">
      <w:pPr>
        <w:rPr>
          <w:noProof/>
        </w:rPr>
      </w:pPr>
    </w:p>
    <w:p w:rsidR="005221D3" w:rsidRDefault="005221D3" w:rsidP="005221D3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</w:t>
      </w:r>
      <w:r>
        <w:rPr>
          <w:rFonts w:eastAsia="宋体"/>
          <w:color w:val="FF0000"/>
          <w:sz w:val="36"/>
          <w:szCs w:val="22"/>
        </w:rPr>
        <w:t xml:space="preserve"> Start</w:t>
      </w:r>
      <w:r w:rsidRPr="00AF412A">
        <w:rPr>
          <w:rFonts w:eastAsia="宋体"/>
          <w:color w:val="FF0000"/>
          <w:sz w:val="36"/>
          <w:szCs w:val="22"/>
        </w:rPr>
        <w:t xml:space="preserve"> of change 1&gt;&gt;</w:t>
      </w:r>
    </w:p>
    <w:p w:rsidR="005221D3" w:rsidRPr="005221D3" w:rsidRDefault="005221D3" w:rsidP="005221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48" w:name="_Toc535475948"/>
      <w:r w:rsidRPr="005221D3">
        <w:rPr>
          <w:rFonts w:ascii="Arial" w:eastAsia="宋体" w:hAnsi="Arial"/>
          <w:sz w:val="28"/>
          <w:lang w:eastAsia="ko-KR"/>
        </w:rPr>
        <w:t>7.6.2</w:t>
      </w:r>
      <w:r w:rsidRPr="005221D3">
        <w:rPr>
          <w:rFonts w:ascii="Arial" w:eastAsia="宋体" w:hAnsi="Arial"/>
          <w:sz w:val="28"/>
          <w:lang w:eastAsia="ko-KR"/>
        </w:rPr>
        <w:tab/>
        <w:t xml:space="preserve">Minimum Requirements for </w:t>
      </w:r>
      <w:r w:rsidRPr="005221D3">
        <w:rPr>
          <w:rFonts w:ascii="Arial" w:eastAsia="宋体" w:hAnsi="Arial"/>
          <w:sz w:val="28"/>
        </w:rPr>
        <w:t>inter-band EN-DC</w:t>
      </w:r>
      <w:bookmarkEnd w:id="48"/>
    </w:p>
    <w:p w:rsidR="005221D3" w:rsidRPr="005221D3" w:rsidRDefault="005221D3" w:rsidP="005221D3">
      <w:pPr>
        <w:rPr>
          <w:rFonts w:eastAsia="宋体" w:cs="v4.2.0"/>
        </w:rPr>
      </w:pPr>
      <w:r w:rsidRPr="005221D3">
        <w:rPr>
          <w:rFonts w:eastAsia="宋体" w:cs="v4.2.0"/>
          <w:lang w:eastAsia="zh-CN"/>
        </w:rPr>
        <w:t>T</w:t>
      </w:r>
      <w:r w:rsidRPr="005221D3">
        <w:rPr>
          <w:rFonts w:eastAsia="宋体" w:cs="v4.2.0"/>
        </w:rPr>
        <w:t xml:space="preserve">he UE shall be capable of handling at least a relative receive timing difference between subframe timing of signal from E-UTRA </w:t>
      </w:r>
      <w:proofErr w:type="spellStart"/>
      <w:r w:rsidRPr="005221D3">
        <w:rPr>
          <w:rFonts w:eastAsia="宋体" w:cs="v4.2.0"/>
        </w:rPr>
        <w:t>PCell</w:t>
      </w:r>
      <w:proofErr w:type="spellEnd"/>
      <w:r w:rsidRPr="005221D3">
        <w:rPr>
          <w:rFonts w:eastAsia="宋体" w:cs="v4.2.0"/>
        </w:rPr>
        <w:t xml:space="preserve"> and slot timing of signal from </w:t>
      </w:r>
      <w:proofErr w:type="spellStart"/>
      <w:r w:rsidRPr="005221D3">
        <w:rPr>
          <w:rFonts w:eastAsia="宋体" w:cs="v4.2.0"/>
        </w:rPr>
        <w:t>PSCell</w:t>
      </w:r>
      <w:proofErr w:type="spellEnd"/>
      <w:r w:rsidRPr="005221D3">
        <w:rPr>
          <w:rFonts w:eastAsia="宋体" w:cs="v4.2.0"/>
        </w:rPr>
        <w:t xml:space="preserve"> at the UE receiver as shown in Table 7.6.2-1.</w:t>
      </w:r>
    </w:p>
    <w:p w:rsidR="005221D3" w:rsidRPr="005221D3" w:rsidRDefault="005221D3" w:rsidP="005221D3">
      <w:pPr>
        <w:keepNext/>
        <w:keepLines/>
        <w:spacing w:before="60"/>
        <w:jc w:val="center"/>
        <w:rPr>
          <w:rFonts w:ascii="Arial" w:hAnsi="Arial"/>
          <w:b/>
          <w:snapToGrid w:val="0"/>
          <w:lang w:val="fr-FR"/>
        </w:rPr>
      </w:pPr>
      <w:r w:rsidRPr="005221D3">
        <w:rPr>
          <w:rFonts w:ascii="Arial" w:hAnsi="Arial" w:cs="Arial"/>
          <w:b/>
          <w:snapToGrid w:val="0"/>
          <w:lang w:val="fr-FR"/>
        </w:rPr>
        <w:lastRenderedPageBreak/>
        <w:t>Table 7.6.2-</w:t>
      </w:r>
      <w:proofErr w:type="gramStart"/>
      <w:r w:rsidRPr="005221D3">
        <w:rPr>
          <w:rFonts w:ascii="Arial" w:hAnsi="Arial" w:cs="Arial"/>
          <w:b/>
          <w:snapToGrid w:val="0"/>
          <w:lang w:val="fr-FR"/>
        </w:rPr>
        <w:t>1</w:t>
      </w:r>
      <w:r w:rsidRPr="005221D3">
        <w:rPr>
          <w:rFonts w:ascii="Arial" w:hAnsi="Arial" w:cs="Arial"/>
          <w:b/>
          <w:snapToGrid w:val="0"/>
          <w:lang w:val="fr-FR" w:eastAsia="ko-KR"/>
        </w:rPr>
        <w:t>:</w:t>
      </w:r>
      <w:proofErr w:type="gramEnd"/>
      <w:r w:rsidRPr="005221D3">
        <w:rPr>
          <w:rFonts w:ascii="Arial" w:hAnsi="Arial" w:cs="Arial"/>
          <w:b/>
          <w:snapToGrid w:val="0"/>
          <w:lang w:val="fr-FR"/>
        </w:rPr>
        <w:t xml:space="preserve"> Maximum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receive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timing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difference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requirement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for </w:t>
      </w:r>
      <w:proofErr w:type="spellStart"/>
      <w:r w:rsidRPr="005221D3">
        <w:rPr>
          <w:rFonts w:ascii="Arial" w:hAnsi="Arial" w:cs="Arial"/>
          <w:b/>
          <w:snapToGrid w:val="0"/>
          <w:lang w:val="fr-FR"/>
        </w:rPr>
        <w:t>asynchronous</w:t>
      </w:r>
      <w:proofErr w:type="spellEnd"/>
      <w:r w:rsidRPr="005221D3">
        <w:rPr>
          <w:rFonts w:ascii="Arial" w:hAnsi="Arial" w:cs="Arial"/>
          <w:b/>
          <w:snapToGrid w:val="0"/>
          <w:lang w:val="fr-FR"/>
        </w:rPr>
        <w:t xml:space="preserve"> </w:t>
      </w:r>
      <w:r w:rsidRPr="005221D3">
        <w:rPr>
          <w:rFonts w:ascii="Arial" w:hAnsi="Arial" w:cs="Arial"/>
          <w:b/>
          <w:snapToGrid w:val="0"/>
          <w:lang w:val="fr-FR"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Sub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in E-UTRA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PCell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DL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Sub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-carrier </w:t>
            </w:r>
            <w:proofErr w:type="spellStart"/>
            <w:proofErr w:type="gram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 in</w:t>
            </w:r>
            <w:proofErr w:type="gram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PSCell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  <w:r w:rsidRPr="005221D3">
              <w:rPr>
                <w:rFonts w:ascii="Arial" w:hAnsi="Arial" w:cs="Arial"/>
                <w:b/>
                <w:sz w:val="18"/>
                <w:lang w:val="fr-FR" w:eastAsia="ko-KR"/>
              </w:rPr>
              <w:t xml:space="preserve"> (</w:t>
            </w:r>
            <w:r w:rsidRPr="005221D3">
              <w:rPr>
                <w:rFonts w:ascii="Arial" w:hAnsi="Arial" w:cs="Arial"/>
                <w:b/>
                <w:sz w:val="18"/>
                <w:lang w:val="fr-FR"/>
              </w:rPr>
              <w:t>Note</w:t>
            </w:r>
            <w:r w:rsidRPr="005221D3">
              <w:rPr>
                <w:rFonts w:ascii="Arial" w:hAnsi="Arial" w:cs="Arial"/>
                <w:b/>
                <w:sz w:val="18"/>
                <w:lang w:val="fr-FR" w:eastAsia="ko-KR"/>
              </w:rPr>
              <w:t xml:space="preserve"> </w:t>
            </w:r>
            <w:r w:rsidRPr="005221D3">
              <w:rPr>
                <w:rFonts w:ascii="Arial" w:hAnsi="Arial" w:cs="Arial"/>
                <w:b/>
                <w:sz w:val="18"/>
                <w:lang w:val="fr-FR"/>
              </w:rPr>
              <w:t>1</w:t>
            </w:r>
            <w:r w:rsidRPr="005221D3">
              <w:rPr>
                <w:rFonts w:ascii="Arial" w:hAnsi="Arial" w:cs="Arial"/>
                <w:b/>
                <w:sz w:val="18"/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Maximum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receive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timing </w:t>
            </w:r>
            <w:proofErr w:type="spellStart"/>
            <w:r w:rsidRPr="005221D3">
              <w:rPr>
                <w:rFonts w:ascii="Arial" w:hAnsi="Arial" w:cs="Arial"/>
                <w:b/>
                <w:sz w:val="18"/>
                <w:lang w:val="fr-FR"/>
              </w:rPr>
              <w:t>difference</w:t>
            </w:r>
            <w:proofErr w:type="spellEnd"/>
            <w:r w:rsidRPr="005221D3">
              <w:rPr>
                <w:rFonts w:ascii="Arial" w:hAnsi="Arial" w:cs="Arial"/>
                <w:b/>
                <w:sz w:val="18"/>
                <w:lang w:val="fr-FR"/>
              </w:rPr>
              <w:t xml:space="preserve"> (µs)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500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250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125</w:t>
            </w:r>
          </w:p>
        </w:tc>
      </w:tr>
      <w:tr w:rsidR="005221D3" w:rsidRPr="005221D3" w:rsidTr="005221D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r-FR" w:eastAsia="zh-CN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120</w:t>
            </w:r>
            <w:r w:rsidRPr="005221D3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>Note2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/>
              </w:rPr>
              <w:t>62.5</w:t>
            </w:r>
          </w:p>
        </w:tc>
      </w:tr>
      <w:tr w:rsidR="005221D3" w:rsidRPr="005221D3" w:rsidTr="005221D3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RDefault="005221D3" w:rsidP="005221D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 w:eastAsia="ja-JP"/>
              </w:rPr>
              <w:t>NOTE</w:t>
            </w:r>
            <w:r w:rsidRPr="005221D3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gramStart"/>
            <w:r w:rsidRPr="005221D3">
              <w:rPr>
                <w:rFonts w:ascii="Arial" w:hAnsi="Arial" w:cs="Arial"/>
                <w:sz w:val="18"/>
                <w:lang w:val="fr-FR" w:eastAsia="ja-JP"/>
              </w:rPr>
              <w:t>1:</w:t>
            </w:r>
            <w:proofErr w:type="gramEnd"/>
            <w:r w:rsidRPr="005221D3">
              <w:rPr>
                <w:rFonts w:ascii="Arial" w:hAnsi="Arial" w:cs="Arial"/>
                <w:sz w:val="18"/>
                <w:lang w:val="fr-FR"/>
              </w:rPr>
              <w:tab/>
              <w:t xml:space="preserve">DL </w:t>
            </w:r>
            <w:proofErr w:type="spellStart"/>
            <w:r w:rsidRPr="005221D3">
              <w:rPr>
                <w:rFonts w:ascii="Arial" w:hAnsi="Arial" w:cs="Arial"/>
                <w:sz w:val="18"/>
                <w:lang w:val="fr-FR"/>
              </w:rPr>
              <w:t>Sub</w:t>
            </w:r>
            <w:proofErr w:type="spellEnd"/>
            <w:r w:rsidRPr="005221D3">
              <w:rPr>
                <w:rFonts w:ascii="Arial" w:hAnsi="Arial" w:cs="Arial"/>
                <w:sz w:val="18"/>
                <w:lang w:val="fr-FR"/>
              </w:rPr>
              <w:t xml:space="preserve">-carrier </w:t>
            </w:r>
            <w:proofErr w:type="spellStart"/>
            <w:r w:rsidRPr="005221D3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5221D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5221D3">
              <w:rPr>
                <w:rFonts w:ascii="Arial" w:hAnsi="Arial" w:cs="Arial"/>
                <w:sz w:val="18"/>
                <w:lang w:val="fr-FR"/>
              </w:rPr>
              <w:t xml:space="preserve"> min{SCS</w:t>
            </w:r>
            <w:r w:rsidRPr="005221D3">
              <w:rPr>
                <w:rFonts w:ascii="Arial" w:hAnsi="Arial" w:cs="Arial"/>
                <w:sz w:val="18"/>
                <w:vertAlign w:val="subscript"/>
                <w:lang w:val="fr-FR"/>
              </w:rPr>
              <w:t>SS</w:t>
            </w:r>
            <w:r w:rsidRPr="005221D3">
              <w:rPr>
                <w:rFonts w:ascii="Arial" w:hAnsi="Arial" w:cs="Arial"/>
                <w:sz w:val="18"/>
                <w:lang w:val="fr-FR"/>
              </w:rPr>
              <w:t>, SCS</w:t>
            </w:r>
            <w:r w:rsidRPr="005221D3">
              <w:rPr>
                <w:rFonts w:ascii="Arial" w:hAnsi="Arial" w:cs="Arial"/>
                <w:sz w:val="18"/>
                <w:vertAlign w:val="subscript"/>
                <w:lang w:val="fr-FR"/>
              </w:rPr>
              <w:t>DATA</w:t>
            </w:r>
            <w:r w:rsidRPr="005221D3">
              <w:rPr>
                <w:rFonts w:ascii="Arial" w:hAnsi="Arial" w:cs="Arial"/>
                <w:sz w:val="18"/>
                <w:lang w:val="fr-FR"/>
              </w:rPr>
              <w:t>}.</w:t>
            </w:r>
          </w:p>
          <w:p w:rsidR="005221D3" w:rsidRPr="005221D3" w:rsidRDefault="005221D3" w:rsidP="005221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 w:rsidRPr="005221D3">
              <w:rPr>
                <w:rFonts w:ascii="Arial" w:hAnsi="Arial" w:cs="Arial"/>
                <w:sz w:val="18"/>
                <w:lang w:val="fr-FR" w:eastAsia="ja-JP"/>
              </w:rPr>
              <w:t>NOTE</w:t>
            </w:r>
            <w:r w:rsidRPr="005221D3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gramStart"/>
            <w:r w:rsidRPr="005221D3">
              <w:rPr>
                <w:rFonts w:ascii="Arial" w:hAnsi="Arial" w:cs="Arial"/>
                <w:sz w:val="18"/>
                <w:lang w:val="fr-FR" w:eastAsia="ja-JP"/>
              </w:rPr>
              <w:t>2:</w:t>
            </w:r>
            <w:proofErr w:type="gramEnd"/>
            <w:r w:rsidRPr="005221D3">
              <w:rPr>
                <w:rFonts w:ascii="Arial" w:hAnsi="Arial" w:cs="Arial"/>
                <w:sz w:val="18"/>
                <w:lang w:val="fr-FR"/>
              </w:rPr>
              <w:tab/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For 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E-UTRA </w:t>
            </w:r>
            <w:r w:rsidRPr="005221D3">
              <w:rPr>
                <w:rFonts w:ascii="Arial" w:hAnsi="Arial" w:cs="Arial"/>
                <w:sz w:val="18"/>
                <w:lang w:val="fr-FR"/>
              </w:rPr>
              <w:t>FDD-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NR </w:t>
            </w:r>
            <w:r w:rsidRPr="005221D3">
              <w:rPr>
                <w:rFonts w:ascii="Arial" w:hAnsi="Arial" w:cs="Arial"/>
                <w:sz w:val="18"/>
                <w:lang w:val="fr-FR"/>
              </w:rPr>
              <w:t>FDD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and E-UTRA T</w:t>
            </w:r>
            <w:r w:rsidRPr="005221D3">
              <w:rPr>
                <w:rFonts w:ascii="Arial" w:hAnsi="Arial" w:cs="Arial"/>
                <w:sz w:val="18"/>
                <w:lang w:val="fr-FR"/>
              </w:rPr>
              <w:t>DD-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>NR T</w:t>
            </w:r>
            <w:r w:rsidRPr="005221D3">
              <w:rPr>
                <w:rFonts w:ascii="Arial" w:hAnsi="Arial" w:cs="Arial"/>
                <w:sz w:val="18"/>
                <w:lang w:val="fr-FR"/>
              </w:rPr>
              <w:t>DD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 intra-band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EN-DC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, 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for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requirement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defined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in Section 7.6.3 and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this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Table 7.6.2-1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also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applicable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, </w:t>
            </w:r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the scenario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 xml:space="preserve">120kHz </w:t>
            </w:r>
            <w:proofErr w:type="spellStart"/>
            <w:r w:rsidRPr="005221D3">
              <w:rPr>
                <w:rFonts w:ascii="Arial" w:hAnsi="Arial" w:cs="Arial"/>
                <w:sz w:val="18"/>
                <w:lang w:val="fr-FR" w:eastAsia="zh-CN"/>
              </w:rPr>
              <w:t>does</w:t>
            </w:r>
            <w:proofErr w:type="spellEnd"/>
            <w:r w:rsidRPr="005221D3">
              <w:rPr>
                <w:rFonts w:ascii="Arial" w:hAnsi="Arial" w:cs="Arial"/>
                <w:sz w:val="18"/>
                <w:lang w:val="fr-FR" w:eastAsia="zh-CN"/>
              </w:rPr>
              <w:t xml:space="preserve"> not exit</w:t>
            </w:r>
            <w:r w:rsidRPr="005221D3">
              <w:rPr>
                <w:rFonts w:ascii="Arial" w:hAnsi="Arial" w:cs="Arial"/>
                <w:sz w:val="18"/>
                <w:lang w:val="fr-FR" w:eastAsia="ja-JP"/>
              </w:rPr>
              <w:t>.</w:t>
            </w:r>
          </w:p>
        </w:tc>
      </w:tr>
    </w:tbl>
    <w:p w:rsidR="005221D3" w:rsidRPr="005221D3" w:rsidRDefault="005221D3" w:rsidP="005221D3">
      <w:pPr>
        <w:rPr>
          <w:rFonts w:eastAsia="宋体"/>
        </w:rPr>
      </w:pPr>
    </w:p>
    <w:p w:rsidR="005221D3" w:rsidRPr="005221D3" w:rsidDel="00161DD2" w:rsidRDefault="005221D3" w:rsidP="005221D3">
      <w:pPr>
        <w:rPr>
          <w:del w:id="49" w:author="Chen, Delia (NSB - CN/Hangzhou)" w:date="2019-02-16T01:44:00Z"/>
          <w:rFonts w:eastAsia="宋体" w:cs="v4.2.0"/>
          <w:lang w:eastAsia="zh-CN"/>
        </w:rPr>
      </w:pPr>
      <w:del w:id="50" w:author="Chen, Delia (NSB - CN/Hangzhou)" w:date="2019-02-16T01:44:00Z">
        <w:r w:rsidRPr="005221D3" w:rsidDel="00161DD2">
          <w:rPr>
            <w:rFonts w:eastAsia="宋体" w:cs="v4.2.0"/>
            <w:lang w:eastAsia="zh-CN"/>
          </w:rPr>
          <w:delText>T</w:delText>
        </w:r>
        <w:r w:rsidRPr="005221D3" w:rsidDel="00161DD2">
          <w:rPr>
            <w:rFonts w:eastAsia="宋体" w:cs="v4.2.0"/>
          </w:rPr>
          <w:delText>he UE shall be capable of handling at least a relative receive timing difference between subframe timing of signal from E-UTRA PCell and slot timing of signal from PSCell at the UE receiver as shown in Table 7.6.2-</w:delText>
        </w:r>
        <w:r w:rsidRPr="005221D3" w:rsidDel="00161DD2">
          <w:rPr>
            <w:rFonts w:eastAsia="宋体" w:cs="v4.2.0"/>
            <w:lang w:eastAsia="zh-CN"/>
          </w:rPr>
          <w:delText>2</w:delText>
        </w:r>
        <w:r w:rsidRPr="005221D3" w:rsidDel="00161DD2">
          <w:rPr>
            <w:rFonts w:eastAsia="宋体" w:cs="v4.2.0"/>
          </w:rPr>
          <w:delText xml:space="preserve">. </w:delText>
        </w:r>
        <w:r w:rsidRPr="005221D3" w:rsidDel="00161DD2">
          <w:rPr>
            <w:rFonts w:eastAsia="宋体"/>
          </w:rPr>
          <w:delText xml:space="preserve">The requirements for synchronous </w:delText>
        </w:r>
        <w:r w:rsidRPr="005221D3" w:rsidDel="00161DD2">
          <w:rPr>
            <w:rFonts w:eastAsia="宋体"/>
            <w:lang w:eastAsia="zh-CN"/>
          </w:rPr>
          <w:delText>EN-DC</w:delText>
        </w:r>
        <w:r w:rsidRPr="005221D3" w:rsidDel="00161DD2">
          <w:rPr>
            <w:rFonts w:eastAsia="宋体"/>
          </w:rPr>
          <w:delText xml:space="preserve"> are applicable for </w:delText>
        </w:r>
        <w:r w:rsidRPr="005221D3" w:rsidDel="00161DD2">
          <w:rPr>
            <w:rFonts w:eastAsia="宋体"/>
            <w:lang w:eastAsia="zh-CN"/>
          </w:rPr>
          <w:delText xml:space="preserve">E-UTRA </w:delText>
        </w:r>
        <w:r w:rsidRPr="005221D3" w:rsidDel="00161DD2">
          <w:rPr>
            <w:rFonts w:eastAsia="宋体"/>
          </w:rPr>
          <w:delText>TDD-</w:delText>
        </w:r>
        <w:r w:rsidRPr="005221D3" w:rsidDel="00161DD2">
          <w:rPr>
            <w:rFonts w:eastAsia="宋体"/>
            <w:lang w:eastAsia="zh-CN"/>
          </w:rPr>
          <w:delText xml:space="preserve">NR </w:delText>
        </w:r>
        <w:r w:rsidRPr="005221D3" w:rsidDel="00161DD2">
          <w:rPr>
            <w:rFonts w:eastAsia="宋体"/>
          </w:rPr>
          <w:delText>TDD</w:delText>
        </w:r>
        <w:r w:rsidRPr="005221D3" w:rsidDel="00161DD2">
          <w:rPr>
            <w:rFonts w:eastAsia="宋体"/>
            <w:lang w:eastAsia="zh-CN"/>
          </w:rPr>
          <w:delText xml:space="preserve">, E-UTRA </w:delText>
        </w:r>
        <w:r w:rsidRPr="005221D3" w:rsidDel="00161DD2">
          <w:rPr>
            <w:rFonts w:eastAsia="宋体"/>
          </w:rPr>
          <w:delText>FDD-</w:delText>
        </w:r>
        <w:r w:rsidRPr="005221D3" w:rsidDel="00161DD2">
          <w:rPr>
            <w:rFonts w:eastAsia="宋体"/>
            <w:lang w:eastAsia="zh-CN"/>
          </w:rPr>
          <w:delText xml:space="preserve">NR </w:delText>
        </w:r>
        <w:r w:rsidRPr="005221D3" w:rsidDel="00161DD2">
          <w:rPr>
            <w:rFonts w:eastAsia="宋体"/>
          </w:rPr>
          <w:delText>FDD</w:delText>
        </w:r>
        <w:r w:rsidRPr="005221D3" w:rsidDel="00161DD2">
          <w:rPr>
            <w:rFonts w:eastAsia="宋体"/>
            <w:lang w:eastAsia="zh-CN"/>
          </w:rPr>
          <w:delText xml:space="preserve">, E-UTRA </w:delText>
        </w:r>
        <w:r w:rsidRPr="005221D3" w:rsidDel="00161DD2">
          <w:rPr>
            <w:rFonts w:eastAsia="宋体"/>
          </w:rPr>
          <w:delText>TDD-</w:delText>
        </w:r>
        <w:r w:rsidRPr="005221D3" w:rsidDel="00161DD2">
          <w:rPr>
            <w:rFonts w:eastAsia="宋体"/>
            <w:lang w:eastAsia="zh-CN"/>
          </w:rPr>
          <w:delText>NR F</w:delText>
        </w:r>
        <w:r w:rsidRPr="005221D3" w:rsidDel="00161DD2">
          <w:rPr>
            <w:rFonts w:eastAsia="宋体"/>
          </w:rPr>
          <w:delText>DD</w:delText>
        </w:r>
        <w:r w:rsidRPr="005221D3" w:rsidDel="00161DD2">
          <w:rPr>
            <w:rFonts w:eastAsia="宋体"/>
            <w:lang w:eastAsia="zh-CN"/>
          </w:rPr>
          <w:delText xml:space="preserve"> </w:delText>
        </w:r>
        <w:r w:rsidRPr="005221D3" w:rsidDel="00161DD2">
          <w:rPr>
            <w:rFonts w:eastAsia="宋体"/>
          </w:rPr>
          <w:delText xml:space="preserve">and </w:delText>
        </w:r>
        <w:r w:rsidRPr="005221D3" w:rsidDel="00161DD2">
          <w:rPr>
            <w:rFonts w:eastAsia="宋体"/>
            <w:lang w:eastAsia="zh-CN"/>
          </w:rPr>
          <w:delText>E-UTRA F</w:delText>
        </w:r>
        <w:r w:rsidRPr="005221D3" w:rsidDel="00161DD2">
          <w:rPr>
            <w:rFonts w:eastAsia="宋体"/>
          </w:rPr>
          <w:delText>DD-</w:delText>
        </w:r>
        <w:r w:rsidRPr="005221D3" w:rsidDel="00161DD2">
          <w:rPr>
            <w:rFonts w:eastAsia="宋体"/>
            <w:lang w:eastAsia="zh-CN"/>
          </w:rPr>
          <w:delText>NR T</w:delText>
        </w:r>
        <w:r w:rsidRPr="005221D3" w:rsidDel="00161DD2">
          <w:rPr>
            <w:rFonts w:eastAsia="宋体"/>
          </w:rPr>
          <w:delText xml:space="preserve">DD inter-band </w:delText>
        </w:r>
        <w:r w:rsidRPr="005221D3" w:rsidDel="00161DD2">
          <w:rPr>
            <w:rFonts w:eastAsia="宋体"/>
            <w:lang w:eastAsia="zh-CN"/>
          </w:rPr>
          <w:delText>EN-DC</w:delText>
        </w:r>
        <w:r w:rsidRPr="005221D3" w:rsidDel="00161DD2">
          <w:rPr>
            <w:rFonts w:eastAsia="宋体"/>
          </w:rPr>
          <w:delText>.</w:delText>
        </w:r>
      </w:del>
    </w:p>
    <w:p w:rsidR="005221D3" w:rsidRPr="005221D3" w:rsidDel="00161DD2" w:rsidRDefault="005221D3" w:rsidP="005221D3">
      <w:pPr>
        <w:keepNext/>
        <w:keepLines/>
        <w:spacing w:before="60"/>
        <w:jc w:val="center"/>
        <w:rPr>
          <w:del w:id="51" w:author="Chen, Delia (NSB - CN/Hangzhou)" w:date="2019-02-16T01:44:00Z"/>
          <w:rFonts w:ascii="Arial" w:hAnsi="Arial"/>
          <w:b/>
          <w:snapToGrid w:val="0"/>
          <w:lang w:val="fr-FR"/>
        </w:rPr>
      </w:pPr>
      <w:del w:id="52" w:author="Chen, Delia (NSB - CN/Hangzhou)" w:date="2019-02-16T01:44:00Z">
        <w:r w:rsidRPr="005221D3" w:rsidDel="00161DD2">
          <w:rPr>
            <w:rFonts w:ascii="Arial" w:hAnsi="Arial" w:cs="Arial"/>
            <w:b/>
            <w:snapToGrid w:val="0"/>
            <w:lang w:val="fr-FR"/>
          </w:rPr>
          <w:delText>Table 7.6.2-2</w:delText>
        </w:r>
        <w:r w:rsidRPr="005221D3" w:rsidDel="00161DD2">
          <w:rPr>
            <w:rFonts w:ascii="Arial" w:hAnsi="Arial" w:cs="Arial"/>
            <w:b/>
            <w:snapToGrid w:val="0"/>
            <w:lang w:val="fr-FR" w:eastAsia="ko-KR"/>
          </w:rPr>
          <w:delText>:</w:delText>
        </w:r>
        <w:r w:rsidRPr="005221D3" w:rsidDel="00161DD2">
          <w:rPr>
            <w:rFonts w:ascii="Arial" w:hAnsi="Arial" w:cs="Arial"/>
            <w:b/>
            <w:snapToGrid w:val="0"/>
            <w:lang w:val="fr-FR"/>
          </w:rPr>
          <w:delText xml:space="preserve"> Maximum receive timing difference requirement for </w:delText>
        </w:r>
        <w:r w:rsidRPr="005221D3" w:rsidDel="00161DD2">
          <w:rPr>
            <w:rFonts w:ascii="Arial" w:hAnsi="Arial" w:cs="Arial"/>
            <w:b/>
            <w:snapToGrid w:val="0"/>
            <w:lang w:val="fr-FR" w:eastAsia="zh-CN"/>
          </w:rPr>
          <w:delText xml:space="preserve">inter-band </w:delText>
        </w:r>
        <w:r w:rsidRPr="005221D3" w:rsidDel="00161DD2">
          <w:rPr>
            <w:rFonts w:ascii="Arial" w:hAnsi="Arial" w:cs="Arial"/>
            <w:b/>
            <w:snapToGrid w:val="0"/>
            <w:lang w:val="fr-FR"/>
          </w:rPr>
          <w:delText xml:space="preserve">synchronous </w:delText>
        </w:r>
        <w:r w:rsidRPr="005221D3" w:rsidDel="00161DD2">
          <w:rPr>
            <w:rFonts w:ascii="Arial" w:hAnsi="Arial" w:cs="Arial"/>
            <w:b/>
            <w:snapToGrid w:val="0"/>
            <w:lang w:val="fr-FR" w:eastAsia="zh-CN"/>
          </w:rPr>
          <w:delText>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221D3" w:rsidRPr="005221D3" w:rsidDel="00161DD2" w:rsidTr="005221D3">
        <w:trPr>
          <w:del w:id="53" w:author="Chen, Delia (NSB - CN/Hangzhou)" w:date="2019-02-16T01:4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54" w:author="Chen, Delia (NSB - CN/Hangzhou)" w:date="2019-02-16T01:44:00Z"/>
                <w:rFonts w:ascii="Arial" w:hAnsi="Arial" w:cs="Arial"/>
                <w:b/>
                <w:sz w:val="18"/>
                <w:lang w:val="fr-FR"/>
              </w:rPr>
            </w:pPr>
            <w:del w:id="55" w:author="Chen, Delia (NSB - CN/Hangzhou)" w:date="2019-02-16T01:44:00Z">
              <w:r w:rsidRPr="005221D3" w:rsidDel="00161DD2">
                <w:rPr>
                  <w:rFonts w:ascii="Arial" w:hAnsi="Arial" w:cs="Arial"/>
                  <w:b/>
                  <w:sz w:val="18"/>
                  <w:lang w:val="fr-FR"/>
                </w:rPr>
                <w:delText>Sub-carrier spacing in E-UTRA PCell (kHz)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56" w:author="Chen, Delia (NSB - CN/Hangzhou)" w:date="2019-02-16T01:44:00Z"/>
                <w:rFonts w:ascii="Arial" w:hAnsi="Arial" w:cs="Arial"/>
                <w:b/>
                <w:sz w:val="18"/>
                <w:lang w:val="fr-FR"/>
              </w:rPr>
            </w:pPr>
            <w:del w:id="57" w:author="Chen, Delia (NSB - CN/Hangzhou)" w:date="2019-02-16T01:44:00Z">
              <w:r w:rsidRPr="005221D3" w:rsidDel="00161DD2">
                <w:rPr>
                  <w:rFonts w:ascii="Arial" w:hAnsi="Arial" w:cs="Arial"/>
                  <w:b/>
                  <w:sz w:val="18"/>
                  <w:lang w:val="fr-FR"/>
                </w:rPr>
                <w:delText>DL Sub-carrier spacing in PSCell (kHz)</w:delText>
              </w:r>
              <w:r w:rsidRPr="005221D3" w:rsidDel="00161DD2">
                <w:rPr>
                  <w:rFonts w:ascii="Arial" w:hAnsi="Arial" w:cs="Arial"/>
                  <w:b/>
                  <w:sz w:val="18"/>
                  <w:lang w:val="fr-FR" w:eastAsia="ko-KR"/>
                </w:rPr>
                <w:delText xml:space="preserve"> (</w:delText>
              </w:r>
              <w:r w:rsidRPr="005221D3" w:rsidDel="00161DD2">
                <w:rPr>
                  <w:rFonts w:ascii="Arial" w:hAnsi="Arial" w:cs="Arial"/>
                  <w:b/>
                  <w:sz w:val="18"/>
                  <w:lang w:val="fr-FR"/>
                </w:rPr>
                <w:delText>Note1</w:delText>
              </w:r>
              <w:r w:rsidRPr="005221D3" w:rsidDel="00161DD2">
                <w:rPr>
                  <w:rFonts w:ascii="Arial" w:hAnsi="Arial" w:cs="Arial"/>
                  <w:b/>
                  <w:sz w:val="18"/>
                  <w:lang w:val="fr-FR" w:eastAsia="ko-KR"/>
                </w:rPr>
                <w:delText>)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58" w:author="Chen, Delia (NSB - CN/Hangzhou)" w:date="2019-02-16T01:44:00Z"/>
                <w:rFonts w:ascii="Arial" w:hAnsi="Arial" w:cs="Arial"/>
                <w:b/>
                <w:sz w:val="18"/>
                <w:lang w:val="fr-FR"/>
              </w:rPr>
            </w:pPr>
            <w:del w:id="59" w:author="Chen, Delia (NSB - CN/Hangzhou)" w:date="2019-02-16T01:44:00Z">
              <w:r w:rsidRPr="005221D3" w:rsidDel="00161DD2">
                <w:rPr>
                  <w:rFonts w:ascii="Arial" w:hAnsi="Arial" w:cs="Arial"/>
                  <w:b/>
                  <w:sz w:val="18"/>
                  <w:lang w:val="fr-FR"/>
                </w:rPr>
                <w:delText>Maximum receive timing difference (µs)</w:delText>
              </w:r>
            </w:del>
          </w:p>
        </w:tc>
      </w:tr>
      <w:tr w:rsidR="005221D3" w:rsidRPr="005221D3" w:rsidDel="00161DD2" w:rsidTr="005221D3">
        <w:trPr>
          <w:del w:id="60" w:author="Chen, Delia (NSB - CN/Hangzhou)" w:date="2019-02-16T01:4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61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62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63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64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D3" w:rsidRPr="005221D3" w:rsidDel="00161DD2" w:rsidRDefault="005221D3" w:rsidP="005221D3">
            <w:pPr>
              <w:jc w:val="center"/>
              <w:rPr>
                <w:del w:id="65" w:author="Chen, Delia (NSB - CN/Hangzhou)" w:date="2019-02-16T01:44:00Z"/>
                <w:rFonts w:eastAsia="宋体"/>
              </w:rPr>
            </w:pPr>
          </w:p>
          <w:p w:rsidR="005221D3" w:rsidRPr="005221D3" w:rsidDel="00161DD2" w:rsidRDefault="005221D3" w:rsidP="005221D3">
            <w:pPr>
              <w:jc w:val="center"/>
              <w:rPr>
                <w:del w:id="66" w:author="Chen, Delia (NSB - CN/Hangzhou)" w:date="2019-02-16T01:44:00Z"/>
                <w:rFonts w:eastAsia="宋体"/>
                <w:lang w:eastAsia="zh-CN"/>
              </w:rPr>
            </w:pPr>
            <w:del w:id="67" w:author="Chen, Delia (NSB - CN/Hangzhou)" w:date="2019-02-16T01:44:00Z">
              <w:r w:rsidRPr="005221D3" w:rsidDel="00161DD2">
                <w:rPr>
                  <w:rFonts w:ascii="Arial" w:eastAsia="Malgun Gothic" w:hAnsi="Arial"/>
                  <w:sz w:val="18"/>
                </w:rPr>
                <w:delText>33</w:delText>
              </w:r>
            </w:del>
          </w:p>
        </w:tc>
      </w:tr>
      <w:tr w:rsidR="005221D3" w:rsidRPr="005221D3" w:rsidDel="00161DD2" w:rsidTr="005221D3">
        <w:trPr>
          <w:del w:id="68" w:author="Chen, Delia (NSB - CN/Hangzhou)" w:date="2019-02-16T01:4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69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70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71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72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30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D3" w:rsidRPr="005221D3" w:rsidDel="00161DD2" w:rsidRDefault="005221D3" w:rsidP="005221D3">
            <w:pPr>
              <w:spacing w:after="0"/>
              <w:rPr>
                <w:del w:id="73" w:author="Chen, Delia (NSB - CN/Hangzhou)" w:date="2019-02-16T01:44:00Z"/>
                <w:rFonts w:eastAsia="宋体"/>
                <w:lang w:eastAsia="zh-CN"/>
              </w:rPr>
            </w:pPr>
          </w:p>
        </w:tc>
      </w:tr>
      <w:tr w:rsidR="005221D3" w:rsidRPr="005221D3" w:rsidDel="00161DD2" w:rsidTr="005221D3">
        <w:trPr>
          <w:del w:id="74" w:author="Chen, Delia (NSB - CN/Hangzhou)" w:date="2019-02-16T01:4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75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76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77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78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60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D3" w:rsidRPr="005221D3" w:rsidDel="00161DD2" w:rsidRDefault="005221D3" w:rsidP="005221D3">
            <w:pPr>
              <w:spacing w:after="0"/>
              <w:rPr>
                <w:del w:id="79" w:author="Chen, Delia (NSB - CN/Hangzhou)" w:date="2019-02-16T01:44:00Z"/>
                <w:rFonts w:eastAsia="宋体"/>
                <w:lang w:eastAsia="zh-CN"/>
              </w:rPr>
            </w:pPr>
          </w:p>
        </w:tc>
      </w:tr>
      <w:tr w:rsidR="005221D3" w:rsidRPr="005221D3" w:rsidDel="00161DD2" w:rsidTr="005221D3">
        <w:trPr>
          <w:del w:id="80" w:author="Chen, Delia (NSB - CN/Hangzhou)" w:date="2019-02-16T01:4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81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82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jc w:val="center"/>
              <w:rPr>
                <w:del w:id="83" w:author="Chen, Delia (NSB - CN/Hangzhou)" w:date="2019-02-16T01:44:00Z"/>
                <w:rFonts w:ascii="Arial" w:hAnsi="Arial" w:cs="Arial"/>
                <w:sz w:val="18"/>
                <w:lang w:val="fr-FR"/>
              </w:rPr>
            </w:pPr>
            <w:del w:id="84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D3" w:rsidRPr="005221D3" w:rsidDel="00161DD2" w:rsidRDefault="005221D3" w:rsidP="005221D3">
            <w:pPr>
              <w:spacing w:after="0"/>
              <w:rPr>
                <w:del w:id="85" w:author="Chen, Delia (NSB - CN/Hangzhou)" w:date="2019-02-16T01:44:00Z"/>
                <w:rFonts w:eastAsia="宋体"/>
                <w:lang w:eastAsia="zh-CN"/>
              </w:rPr>
            </w:pPr>
          </w:p>
        </w:tc>
      </w:tr>
      <w:tr w:rsidR="005221D3" w:rsidRPr="005221D3" w:rsidDel="00161DD2" w:rsidTr="005221D3">
        <w:trPr>
          <w:del w:id="86" w:author="Chen, Delia (NSB - CN/Hangzhou)" w:date="2019-02-16T01:44:00Z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D3" w:rsidRPr="005221D3" w:rsidDel="00161DD2" w:rsidRDefault="005221D3" w:rsidP="005221D3">
            <w:pPr>
              <w:keepNext/>
              <w:keepLines/>
              <w:spacing w:after="0"/>
              <w:ind w:left="851" w:hanging="851"/>
              <w:rPr>
                <w:del w:id="87" w:author="Chen, Delia (NSB - CN/Hangzhou)" w:date="2019-02-16T01:44:00Z"/>
                <w:rFonts w:ascii="Arial" w:hAnsi="Arial" w:cs="Arial"/>
                <w:sz w:val="18"/>
                <w:lang w:val="fr-FR" w:eastAsia="zh-CN"/>
              </w:rPr>
            </w:pPr>
            <w:del w:id="88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N</w:delText>
              </w:r>
              <w:r w:rsidRPr="005221D3" w:rsidDel="00161DD2">
                <w:rPr>
                  <w:rFonts w:ascii="Arial" w:hAnsi="Arial" w:cs="Arial"/>
                  <w:sz w:val="18"/>
                  <w:lang w:val="fr-FR" w:eastAsia="ko-KR"/>
                </w:rPr>
                <w:delText xml:space="preserve">OTE </w:delText>
              </w:r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1:</w:delText>
              </w:r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tab/>
                <w:delText>DL Sub-carrier spacing is min{SCS</w:delText>
              </w:r>
              <w:r w:rsidRPr="005221D3" w:rsidDel="00161DD2">
                <w:rPr>
                  <w:rFonts w:ascii="Arial" w:hAnsi="Arial" w:cs="Arial"/>
                  <w:sz w:val="18"/>
                  <w:vertAlign w:val="subscript"/>
                  <w:lang w:val="fr-FR"/>
                </w:rPr>
                <w:delText>SS</w:delText>
              </w:r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, SCS</w:delText>
              </w:r>
              <w:r w:rsidRPr="005221D3" w:rsidDel="00161DD2">
                <w:rPr>
                  <w:rFonts w:ascii="Arial" w:hAnsi="Arial" w:cs="Arial"/>
                  <w:sz w:val="18"/>
                  <w:vertAlign w:val="subscript"/>
                  <w:lang w:val="fr-FR"/>
                </w:rPr>
                <w:delText>DATA</w:delText>
              </w:r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delText>}.</w:delText>
              </w:r>
            </w:del>
          </w:p>
          <w:p w:rsidR="005221D3" w:rsidRPr="005221D3" w:rsidDel="00161DD2" w:rsidRDefault="005221D3" w:rsidP="005221D3">
            <w:pPr>
              <w:keepNext/>
              <w:keepLines/>
              <w:spacing w:after="0"/>
              <w:ind w:left="851" w:hanging="851"/>
              <w:rPr>
                <w:del w:id="89" w:author="Chen, Delia (NSB - CN/Hangzhou)" w:date="2019-02-16T01:44:00Z"/>
                <w:rFonts w:ascii="Arial" w:hAnsi="Arial" w:cs="Arial"/>
                <w:sz w:val="18"/>
                <w:lang w:val="fr-FR" w:eastAsia="zh-CN"/>
              </w:rPr>
            </w:pPr>
            <w:del w:id="90" w:author="Chen, Delia (NSB - CN/Hangzhou)" w:date="2019-02-16T01:44:00Z">
              <w:r w:rsidRPr="005221D3" w:rsidDel="00161DD2">
                <w:rPr>
                  <w:rFonts w:ascii="Arial" w:hAnsi="Arial" w:cs="Arial"/>
                  <w:sz w:val="18"/>
                  <w:lang w:val="fr-FR" w:eastAsia="zh-CN"/>
                </w:rPr>
                <w:delText>N</w:delText>
              </w:r>
              <w:r w:rsidRPr="005221D3" w:rsidDel="00161DD2">
                <w:rPr>
                  <w:rFonts w:ascii="Arial" w:hAnsi="Arial" w:cs="Arial"/>
                  <w:sz w:val="18"/>
                  <w:lang w:val="fr-FR" w:eastAsia="ko-KR"/>
                </w:rPr>
                <w:delText xml:space="preserve">OTE </w:delText>
              </w:r>
              <w:r w:rsidRPr="005221D3" w:rsidDel="00161DD2">
                <w:rPr>
                  <w:rFonts w:ascii="Arial" w:hAnsi="Arial" w:cs="Arial"/>
                  <w:sz w:val="18"/>
                  <w:lang w:val="fr-FR" w:eastAsia="zh-CN"/>
                </w:rPr>
                <w:delText>2:</w:delText>
              </w:r>
              <w:r w:rsidRPr="005221D3" w:rsidDel="00161DD2">
                <w:rPr>
                  <w:rFonts w:ascii="Arial" w:hAnsi="Arial" w:cs="Arial"/>
                  <w:sz w:val="18"/>
                  <w:lang w:val="fr-FR"/>
                </w:rPr>
                <w:tab/>
                <w:delText>Void</w:delText>
              </w:r>
            </w:del>
          </w:p>
        </w:tc>
      </w:tr>
    </w:tbl>
    <w:p w:rsidR="005221D3" w:rsidRPr="005221D3" w:rsidDel="00161DD2" w:rsidRDefault="005221D3" w:rsidP="005221D3">
      <w:pPr>
        <w:rPr>
          <w:del w:id="91" w:author="Chen, Delia (NSB - CN/Hangzhou)" w:date="2019-02-16T01:44:00Z"/>
          <w:rFonts w:eastAsia="宋体"/>
          <w:lang w:eastAsia="zh-CN"/>
        </w:rPr>
      </w:pPr>
    </w:p>
    <w:p w:rsidR="005221D3" w:rsidRPr="005221D3" w:rsidDel="00161DD2" w:rsidRDefault="005221D3" w:rsidP="005221D3">
      <w:pPr>
        <w:rPr>
          <w:del w:id="92" w:author="Chen, Delia (NSB - CN/Hangzhou)" w:date="2019-02-16T01:44:00Z"/>
          <w:rFonts w:eastAsia="宋体"/>
          <w:i/>
          <w:lang w:eastAsia="zh-CN"/>
        </w:rPr>
      </w:pPr>
      <w:del w:id="93" w:author="Chen, Delia (NSB - CN/Hangzhou)" w:date="2019-02-16T01:44:00Z">
        <w:r w:rsidRPr="005221D3" w:rsidDel="00161DD2">
          <w:rPr>
            <w:rFonts w:eastAsia="宋体"/>
            <w:i/>
            <w:lang w:eastAsia="zh-CN"/>
          </w:rPr>
          <w:delText>Editor Note: It is FFS the necessity of inter-band EN-DC synchronous requirement for MRTD.</w:delText>
        </w:r>
      </w:del>
    </w:p>
    <w:p w:rsidR="005221D3" w:rsidRPr="005221D3" w:rsidDel="00161DD2" w:rsidRDefault="005221D3" w:rsidP="005221D3">
      <w:pPr>
        <w:rPr>
          <w:del w:id="94" w:author="Chen, Delia (NSB - CN/Hangzhou)" w:date="2019-02-16T01:44:00Z"/>
          <w:rFonts w:eastAsia="Malgun Gothic"/>
        </w:rPr>
      </w:pPr>
    </w:p>
    <w:p w:rsidR="005221D3" w:rsidRPr="005221D3" w:rsidDel="00161DD2" w:rsidRDefault="005221D3" w:rsidP="005221D3">
      <w:pPr>
        <w:keepNext/>
        <w:keepLines/>
        <w:spacing w:before="60"/>
        <w:jc w:val="center"/>
        <w:rPr>
          <w:del w:id="95" w:author="Chen, Delia (NSB - CN/Hangzhou)" w:date="2019-02-16T01:44:00Z"/>
          <w:rFonts w:ascii="Arial" w:eastAsia="宋体" w:hAnsi="Arial" w:cs="Arial"/>
          <w:b/>
          <w:snapToGrid w:val="0"/>
          <w:lang w:val="fr-FR"/>
        </w:rPr>
      </w:pPr>
      <w:del w:id="96" w:author="Chen, Delia (NSB - CN/Hangzhou)" w:date="2019-02-16T01:44:00Z">
        <w:r w:rsidRPr="005221D3" w:rsidDel="00161DD2">
          <w:rPr>
            <w:rFonts w:ascii="Arial" w:hAnsi="Arial" w:cs="Arial"/>
            <w:b/>
            <w:snapToGrid w:val="0"/>
            <w:lang w:val="fr-FR"/>
          </w:rPr>
          <w:delText>Table 7.6.2-3</w:delText>
        </w:r>
        <w:r w:rsidRPr="005221D3" w:rsidDel="00161DD2">
          <w:rPr>
            <w:rFonts w:ascii="Arial" w:hAnsi="Arial" w:cs="Arial"/>
            <w:b/>
            <w:snapToGrid w:val="0"/>
            <w:lang w:val="fr-FR"/>
          </w:rPr>
          <w:tab/>
          <w:delText>Void</w:delText>
        </w:r>
      </w:del>
    </w:p>
    <w:p w:rsidR="005221D3" w:rsidRPr="005221D3" w:rsidRDefault="005221D3" w:rsidP="005221D3">
      <w:pPr>
        <w:rPr>
          <w:rFonts w:eastAsia="Malgun Gothic"/>
        </w:rPr>
      </w:pPr>
    </w:p>
    <w:p w:rsidR="005221D3" w:rsidRDefault="005221D3">
      <w:pPr>
        <w:rPr>
          <w:noProof/>
        </w:rPr>
      </w:pPr>
    </w:p>
    <w:p w:rsidR="005221D3" w:rsidRDefault="005221D3" w:rsidP="005221D3">
      <w:pPr>
        <w:jc w:val="center"/>
      </w:pPr>
      <w:r w:rsidRPr="00AF412A">
        <w:rPr>
          <w:rFonts w:eastAsia="宋体"/>
          <w:color w:val="FF0000"/>
          <w:sz w:val="36"/>
          <w:szCs w:val="22"/>
        </w:rPr>
        <w:t xml:space="preserve">&lt;&lt; End of change </w:t>
      </w:r>
      <w:r>
        <w:rPr>
          <w:rFonts w:eastAsia="宋体"/>
          <w:color w:val="FF0000"/>
          <w:sz w:val="36"/>
          <w:szCs w:val="22"/>
        </w:rPr>
        <w:t>2</w:t>
      </w:r>
      <w:r w:rsidRPr="00AF412A">
        <w:rPr>
          <w:rFonts w:eastAsia="宋体"/>
          <w:color w:val="FF0000"/>
          <w:sz w:val="36"/>
          <w:szCs w:val="22"/>
        </w:rPr>
        <w:t>&gt;&gt;</w:t>
      </w:r>
    </w:p>
    <w:p w:rsidR="005221D3" w:rsidRDefault="005221D3">
      <w:pPr>
        <w:rPr>
          <w:noProof/>
        </w:rPr>
      </w:pPr>
    </w:p>
    <w:sectPr w:rsidR="005221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1AD" w:rsidRDefault="009951AD">
      <w:r>
        <w:separator/>
      </w:r>
    </w:p>
  </w:endnote>
  <w:endnote w:type="continuationSeparator" w:id="0">
    <w:p w:rsidR="009951AD" w:rsidRDefault="0099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1AD" w:rsidRDefault="009951AD">
      <w:r>
        <w:separator/>
      </w:r>
    </w:p>
  </w:footnote>
  <w:footnote w:type="continuationSeparator" w:id="0">
    <w:p w:rsidR="009951AD" w:rsidRDefault="00995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52DD"/>
    <w:rsid w:val="000A6394"/>
    <w:rsid w:val="000B7FED"/>
    <w:rsid w:val="000C038A"/>
    <w:rsid w:val="000C6598"/>
    <w:rsid w:val="00130DCA"/>
    <w:rsid w:val="00145D43"/>
    <w:rsid w:val="00161DD2"/>
    <w:rsid w:val="00164F69"/>
    <w:rsid w:val="00192C46"/>
    <w:rsid w:val="001A08B3"/>
    <w:rsid w:val="001A7B60"/>
    <w:rsid w:val="001B52F0"/>
    <w:rsid w:val="001B7A65"/>
    <w:rsid w:val="001C2E1B"/>
    <w:rsid w:val="001E41F3"/>
    <w:rsid w:val="001F0085"/>
    <w:rsid w:val="00214762"/>
    <w:rsid w:val="00250695"/>
    <w:rsid w:val="0026004D"/>
    <w:rsid w:val="002640DD"/>
    <w:rsid w:val="00275D12"/>
    <w:rsid w:val="00284FEB"/>
    <w:rsid w:val="002860C4"/>
    <w:rsid w:val="002B5741"/>
    <w:rsid w:val="00305409"/>
    <w:rsid w:val="0035097E"/>
    <w:rsid w:val="003609EF"/>
    <w:rsid w:val="0036231A"/>
    <w:rsid w:val="003642E2"/>
    <w:rsid w:val="00374DD4"/>
    <w:rsid w:val="003B644F"/>
    <w:rsid w:val="003D50E3"/>
    <w:rsid w:val="003E1A36"/>
    <w:rsid w:val="00410371"/>
    <w:rsid w:val="004242F1"/>
    <w:rsid w:val="004B7266"/>
    <w:rsid w:val="004B75B7"/>
    <w:rsid w:val="004E39B1"/>
    <w:rsid w:val="00505287"/>
    <w:rsid w:val="0051580D"/>
    <w:rsid w:val="005221D3"/>
    <w:rsid w:val="00547111"/>
    <w:rsid w:val="00592D74"/>
    <w:rsid w:val="005E2C44"/>
    <w:rsid w:val="00621188"/>
    <w:rsid w:val="006257ED"/>
    <w:rsid w:val="00691777"/>
    <w:rsid w:val="00695808"/>
    <w:rsid w:val="006B46FB"/>
    <w:rsid w:val="006B594B"/>
    <w:rsid w:val="006E21FB"/>
    <w:rsid w:val="006F22A9"/>
    <w:rsid w:val="00792342"/>
    <w:rsid w:val="007977A8"/>
    <w:rsid w:val="007B512A"/>
    <w:rsid w:val="007C2097"/>
    <w:rsid w:val="007D6A07"/>
    <w:rsid w:val="007F1EDB"/>
    <w:rsid w:val="007F7259"/>
    <w:rsid w:val="008040A8"/>
    <w:rsid w:val="008279FA"/>
    <w:rsid w:val="008426A5"/>
    <w:rsid w:val="008626E7"/>
    <w:rsid w:val="00870EE7"/>
    <w:rsid w:val="008A45A6"/>
    <w:rsid w:val="008E130E"/>
    <w:rsid w:val="008F686C"/>
    <w:rsid w:val="009148DE"/>
    <w:rsid w:val="009777D9"/>
    <w:rsid w:val="00991B88"/>
    <w:rsid w:val="009951AD"/>
    <w:rsid w:val="009A5753"/>
    <w:rsid w:val="009A579D"/>
    <w:rsid w:val="009E3297"/>
    <w:rsid w:val="009F734F"/>
    <w:rsid w:val="00A246B6"/>
    <w:rsid w:val="00A3059D"/>
    <w:rsid w:val="00A47E70"/>
    <w:rsid w:val="00A50CF0"/>
    <w:rsid w:val="00A7671C"/>
    <w:rsid w:val="00A80580"/>
    <w:rsid w:val="00A93887"/>
    <w:rsid w:val="00AA2CBC"/>
    <w:rsid w:val="00AC5820"/>
    <w:rsid w:val="00AD1CD8"/>
    <w:rsid w:val="00AF7985"/>
    <w:rsid w:val="00B258BB"/>
    <w:rsid w:val="00B56AF9"/>
    <w:rsid w:val="00B67B97"/>
    <w:rsid w:val="00B968C8"/>
    <w:rsid w:val="00BA3EC5"/>
    <w:rsid w:val="00BA51D9"/>
    <w:rsid w:val="00BB5DFC"/>
    <w:rsid w:val="00BD279D"/>
    <w:rsid w:val="00BD6BB8"/>
    <w:rsid w:val="00BF6DA9"/>
    <w:rsid w:val="00C57DF3"/>
    <w:rsid w:val="00C66BA2"/>
    <w:rsid w:val="00C95985"/>
    <w:rsid w:val="00CB47E0"/>
    <w:rsid w:val="00CC5026"/>
    <w:rsid w:val="00CC68D0"/>
    <w:rsid w:val="00CF5FEF"/>
    <w:rsid w:val="00D03F9A"/>
    <w:rsid w:val="00D06D51"/>
    <w:rsid w:val="00D24991"/>
    <w:rsid w:val="00D50255"/>
    <w:rsid w:val="00D5613B"/>
    <w:rsid w:val="00D669B6"/>
    <w:rsid w:val="00DE34CF"/>
    <w:rsid w:val="00E13F3D"/>
    <w:rsid w:val="00E34898"/>
    <w:rsid w:val="00E9333D"/>
    <w:rsid w:val="00E94DD1"/>
    <w:rsid w:val="00EB09B7"/>
    <w:rsid w:val="00EE7D7C"/>
    <w:rsid w:val="00F25D98"/>
    <w:rsid w:val="00F300FB"/>
    <w:rsid w:val="00F64424"/>
    <w:rsid w:val="00FA7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C366D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BA52A-10CF-416C-BFE0-2BC074A0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39</cp:revision>
  <cp:lastPrinted>1899-12-31T23:00:00Z</cp:lastPrinted>
  <dcterms:created xsi:type="dcterms:W3CDTF">2015-08-19T09:34:00Z</dcterms:created>
  <dcterms:modified xsi:type="dcterms:W3CDTF">2019-02-15T20:28:00Z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